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C634" w14:textId="77777777" w:rsidR="0090294A" w:rsidRDefault="0090294A" w:rsidP="009029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RAYNER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AF97342" w14:textId="77777777" w:rsidR="0090294A" w:rsidRDefault="0090294A" w:rsidP="009029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Chart, Kent. Yeoman.</w:t>
      </w:r>
    </w:p>
    <w:p w14:paraId="4EC797EC" w14:textId="77777777" w:rsidR="0090294A" w:rsidRDefault="0090294A" w:rsidP="0090294A">
      <w:pPr>
        <w:pStyle w:val="NoSpacing"/>
        <w:rPr>
          <w:rFonts w:cs="Times New Roman"/>
          <w:szCs w:val="24"/>
        </w:rPr>
      </w:pPr>
    </w:p>
    <w:p w14:paraId="5A1C16C5" w14:textId="77777777" w:rsidR="0090294A" w:rsidRDefault="0090294A" w:rsidP="0090294A">
      <w:pPr>
        <w:pStyle w:val="NoSpacing"/>
        <w:rPr>
          <w:rFonts w:cs="Times New Roman"/>
          <w:szCs w:val="24"/>
        </w:rPr>
      </w:pPr>
    </w:p>
    <w:p w14:paraId="02A25BD6" w14:textId="77777777" w:rsidR="0090294A" w:rsidRDefault="0090294A" w:rsidP="009029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Pykenham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29A9D32C" w14:textId="77777777" w:rsidR="0090294A" w:rsidRDefault="0090294A" w:rsidP="009029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316FBD3" w14:textId="77777777" w:rsidR="0090294A" w:rsidRDefault="0090294A" w:rsidP="0090294A">
      <w:pPr>
        <w:pStyle w:val="NoSpacing"/>
        <w:rPr>
          <w:rFonts w:cs="Times New Roman"/>
          <w:szCs w:val="24"/>
        </w:rPr>
      </w:pPr>
    </w:p>
    <w:p w14:paraId="53C7D160" w14:textId="77777777" w:rsidR="0090294A" w:rsidRDefault="0090294A" w:rsidP="0090294A">
      <w:pPr>
        <w:pStyle w:val="NoSpacing"/>
        <w:rPr>
          <w:rFonts w:cs="Times New Roman"/>
          <w:szCs w:val="24"/>
        </w:rPr>
      </w:pPr>
    </w:p>
    <w:p w14:paraId="33B8364E" w14:textId="77777777" w:rsidR="0090294A" w:rsidRDefault="0090294A" w:rsidP="009029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23626F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7D176" w14:textId="77777777" w:rsidR="0090294A" w:rsidRDefault="0090294A" w:rsidP="009139A6">
      <w:r>
        <w:separator/>
      </w:r>
    </w:p>
  </w:endnote>
  <w:endnote w:type="continuationSeparator" w:id="0">
    <w:p w14:paraId="315B5355" w14:textId="77777777" w:rsidR="0090294A" w:rsidRDefault="009029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C38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C5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39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EE18E" w14:textId="77777777" w:rsidR="0090294A" w:rsidRDefault="0090294A" w:rsidP="009139A6">
      <w:r>
        <w:separator/>
      </w:r>
    </w:p>
  </w:footnote>
  <w:footnote w:type="continuationSeparator" w:id="0">
    <w:p w14:paraId="34CF7B41" w14:textId="77777777" w:rsidR="0090294A" w:rsidRDefault="009029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9E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F55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A0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94A"/>
    <w:rsid w:val="000666E0"/>
    <w:rsid w:val="002510B7"/>
    <w:rsid w:val="005C130B"/>
    <w:rsid w:val="00826F5C"/>
    <w:rsid w:val="0090294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CD661"/>
  <w15:chartTrackingRefBased/>
  <w15:docId w15:val="{BC1E9248-76DF-440C-AE3B-C9C060F8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29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2023-07-12T20:39:00Z</dcterms:created>
  <dcterms:modified xsi:type="dcterms:W3CDTF">2023-07-12T20:40:00Z</dcterms:modified>
</cp:coreProperties>
</file>